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17820" w:rsidRPr="00EC244D" w:rsidTr="008A2226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tableCenter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244D">
              <w:rPr>
                <w:rFonts w:ascii="Times New Roman" w:hAnsi="Times New Roman" w:cs="Times New Roman"/>
                <w:sz w:val="24"/>
                <w:szCs w:val="24"/>
              </w:rPr>
              <w:t>pieczęć wykonawcy</w:t>
            </w:r>
          </w:p>
        </w:tc>
      </w:tr>
    </w:tbl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4B56FE" w:rsidRPr="004B56FE" w:rsidRDefault="002D4A0D" w:rsidP="004B56FE">
      <w:pPr>
        <w:widowControl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Odbiór, transport i zagospodarowanie odpadów komunalnych z terenu Gminy i Miasta Odolanów  (sektor 3)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BF549F" w:rsidRDefault="00BF549F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:rsidR="00517820" w:rsidRPr="003372CE" w:rsidRDefault="00517820" w:rsidP="00517820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miejsce </w:t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                        dnia     </w:t>
      </w:r>
    </w:p>
    <w:p w:rsidR="00F50B70" w:rsidRPr="003372CE" w:rsidRDefault="00024A11" w:rsidP="00F50B70">
      <w:pPr>
        <w:pStyle w:val="p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372CE">
        <w:rPr>
          <w:rFonts w:ascii="Times New Roman" w:eastAsia="Times New Roman" w:hAnsi="Times New Roman" w:cs="Times New Roman"/>
          <w:b/>
          <w:sz w:val="24"/>
          <w:szCs w:val="20"/>
        </w:rPr>
        <w:t>Znak sprawy:</w:t>
      </w:r>
      <w:r w:rsidRPr="003372CE">
        <w:rPr>
          <w:rFonts w:ascii="Times New Roman" w:hAnsi="Times New Roman" w:cs="Times New Roman"/>
          <w:b/>
        </w:rPr>
        <w:t xml:space="preserve"> </w:t>
      </w:r>
      <w:r w:rsidR="002D4A0D" w:rsidRPr="002D4A0D">
        <w:rPr>
          <w:rFonts w:ascii="Times New Roman" w:hAnsi="Times New Roman" w:cs="Times New Roman"/>
          <w:b/>
        </w:rPr>
        <w:t>ZP.271.2.23.2021</w:t>
      </w:r>
    </w:p>
    <w:p w:rsidR="00F50B70" w:rsidRPr="00F50B70" w:rsidRDefault="00F50B70" w:rsidP="00F50B70">
      <w:pPr>
        <w:pStyle w:val="p"/>
        <w:rPr>
          <w:rFonts w:ascii="Times New Roman" w:eastAsia="Times New Roman" w:hAnsi="Times New Roman"/>
          <w:b/>
          <w:sz w:val="24"/>
          <w:szCs w:val="20"/>
        </w:rPr>
      </w:pPr>
      <w:r w:rsidRPr="00F50B70">
        <w:rPr>
          <w:rFonts w:ascii="Times New Roman" w:hAnsi="Times New Roman"/>
          <w:b/>
          <w:sz w:val="24"/>
        </w:rPr>
        <w:t xml:space="preserve">Załącznik nr </w:t>
      </w:r>
      <w:r w:rsidR="002D4A0D" w:rsidRPr="002D4A0D">
        <w:rPr>
          <w:rFonts w:ascii="Times New Roman" w:hAnsi="Times New Roman"/>
          <w:b/>
          <w:sz w:val="24"/>
        </w:rPr>
        <w:t>6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b/>
          <w:sz w:val="24"/>
          <w:szCs w:val="24"/>
        </w:rPr>
      </w:pP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center"/>
        <w:rPr>
          <w:rFonts w:ascii="Times New Roman" w:hAnsi="Times New Roman" w:cs="Times New Roman"/>
          <w:sz w:val="24"/>
          <w:szCs w:val="24"/>
        </w:rPr>
      </w:pPr>
      <w:r w:rsidRPr="00EC244D">
        <w:rPr>
          <w:rStyle w:val="bold"/>
          <w:rFonts w:ascii="Times New Roman" w:hAnsi="Times New Roman" w:cs="Times New Roman"/>
          <w:sz w:val="24"/>
          <w:szCs w:val="24"/>
        </w:rPr>
        <w:t>WYKAZ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dysponuję następującymi, w pełni sprawnymi jednostkami sprzętu (narzędziami oraz urządzeniami):</w:t>
      </w:r>
    </w:p>
    <w:tbl>
      <w:tblPr>
        <w:tblW w:w="970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5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546"/>
        <w:gridCol w:w="1844"/>
        <w:gridCol w:w="1132"/>
        <w:gridCol w:w="1315"/>
        <w:gridCol w:w="2379"/>
      </w:tblGrid>
      <w:tr w:rsidR="00A21B81" w:rsidTr="00A21B81">
        <w:trPr>
          <w:trHeight w:val="1683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before="240" w:after="60" w:line="276" w:lineRule="auto"/>
              <w:jc w:val="center"/>
              <w:outlineLvl w:val="8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Nazwa narzędzi i urządzeń technicznych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Opis, (nazwa, marka, nr rejestracyjny pojazdu, nazwa pojazdu, nazwa zainstalowanego systemu do monitoringu)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Norma emisji spalin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Liczba sztuk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PODSTAWA DO DYSPONOWANIA ZASOBAMI</w:t>
            </w: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(wskazanie np. własność wykonawcy, umowa najmu, zobowiązanie podmiotu trzeciego itp.)</w:t>
            </w:r>
          </w:p>
        </w:tc>
      </w:tr>
      <w:tr w:rsidR="00A21B81" w:rsidTr="00A21B81">
        <w:trPr>
          <w:trHeight w:val="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1.</w:t>
            </w: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widowControl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Co </w:t>
            </w:r>
            <w:r>
              <w:rPr>
                <w:rFonts w:ascii="Times New Roman" w:hAnsi="Times New Roman" w:cs="Times New Roman"/>
                <w:bCs/>
                <w:lang w:eastAsia="ar-SA"/>
              </w:rPr>
              <w:t xml:space="preserve">najmniej </w:t>
            </w:r>
            <w:r>
              <w:rPr>
                <w:rFonts w:ascii="Times New Roman" w:hAnsi="Times New Roman" w:cs="Times New Roman"/>
              </w:rPr>
              <w:t>dwoma specjalistycznymi samochodami - śmieciarkami przystosowanymi do opróżniania pojemników 60, 120, 240 i 1100 litrowych wraz z lokalizatorem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055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 xml:space="preserve">jednym samochodami typu </w:t>
            </w:r>
            <w:proofErr w:type="spellStart"/>
            <w:r>
              <w:rPr>
                <w:rFonts w:ascii="Times New Roman" w:hAnsi="Times New Roman" w:cs="Times New Roman"/>
              </w:rPr>
              <w:t>hakowiec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lub </w:t>
            </w:r>
            <w:proofErr w:type="spellStart"/>
            <w:r>
              <w:rPr>
                <w:rFonts w:ascii="Times New Roman" w:hAnsi="Times New Roman" w:cs="Times New Roman"/>
              </w:rPr>
              <w:t>bramowiec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wraz z urządzeniem lokalizującym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jednym samochodami przystosowanymi do odbioru odpadów z pojemników typu igloo (HDS) wyposażonymi w urządzenia lokalizujące</w:t>
            </w:r>
            <w:r>
              <w:rPr>
                <w:rFonts w:ascii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4.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/>
                <w:spacing w:val="-5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dwoma samochodami ciężarowymi do odbioru odpadów selektywnych z urządzeniem lokalizującym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</w:tbl>
    <w:p w:rsidR="00A21B81" w:rsidRDefault="00A21B81" w:rsidP="00A21B81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  <w:sz w:val="24"/>
          <w:szCs w:val="24"/>
        </w:rPr>
      </w:pPr>
      <w:r>
        <w:rPr>
          <w:b/>
          <w:sz w:val="24"/>
          <w:szCs w:val="24"/>
        </w:rPr>
        <w:t>Pojazdy winny być wyposażone w system monitoringu bazującego na systemie pozycjonowania satelitarnego, umożliwiającego trwałe zapisywanie, przechowywanie i odczytywanie danych o położeniu pojazdu i miejscach postoju oraz czujników zapisujących dane o miejscach wyładunku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odpadów.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Prawdziwość powyższego oświadczenia potwierdzam własnoręcznym podpisem - świadom odpowiedzialności karnej wynikającej z art. 233 § 1 i § 2 ustawy z dnia 6 czerwca 1997 r. – Kodeks karny (</w:t>
      </w:r>
      <w:proofErr w:type="spellStart"/>
      <w:r>
        <w:rPr>
          <w:rFonts w:ascii="Times New Roman" w:hAnsi="Times New Roman"/>
          <w:i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sz w:val="24"/>
          <w:szCs w:val="24"/>
        </w:rPr>
        <w:t>. Dz. U. z 2018, poz.1600 ze zm.).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spacing w:before="120"/>
        <w:rPr>
          <w:rFonts w:ascii="Times New Roman" w:hAnsi="Times New Roman"/>
          <w:b/>
          <w:bCs/>
          <w:i/>
          <w:sz w:val="18"/>
          <w:szCs w:val="18"/>
        </w:rPr>
      </w:pPr>
    </w:p>
    <w:p w:rsidR="00A21B81" w:rsidRDefault="00A21B81" w:rsidP="00A21B81">
      <w:pPr>
        <w:spacing w:before="12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i/>
          <w:sz w:val="18"/>
          <w:szCs w:val="18"/>
        </w:rPr>
        <w:t xml:space="preserve">Dokument może być podpisany kwalifikowanym podpisem elektronicznym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..........................................., dnia …………..     … ....................................................................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Podpis wraz z pieczęcią osoby uprawnionej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reprezentowania Wykonawcy</w:t>
      </w:r>
    </w:p>
    <w:p w:rsidR="00A21B81" w:rsidRDefault="00A21B81" w:rsidP="00A21B81">
      <w:pPr>
        <w:pStyle w:val="p"/>
      </w:pPr>
    </w:p>
    <w:p w:rsidR="00A21B81" w:rsidRDefault="00A21B81" w:rsidP="00A21B81">
      <w:pPr>
        <w:pStyle w:val="p"/>
      </w:pPr>
    </w:p>
    <w:p w:rsidR="00A21B81" w:rsidRDefault="00A21B81" w:rsidP="00A21B81">
      <w:pPr>
        <w:pStyle w:val="center"/>
      </w:pPr>
    </w:p>
    <w:p w:rsidR="00001341" w:rsidRPr="00EB7DE1" w:rsidRDefault="00001341" w:rsidP="00A21B81">
      <w:pPr>
        <w:pStyle w:val="center"/>
        <w:rPr>
          <w:rFonts w:ascii="Calibri" w:eastAsia="Calibri" w:hAnsi="Calibri" w:cs="Times New Roman"/>
          <w:b/>
          <w:bCs/>
          <w:sz w:val="16"/>
          <w:szCs w:val="16"/>
        </w:rPr>
      </w:pPr>
      <w:bookmarkStart w:id="0" w:name="_GoBack"/>
      <w:bookmarkEnd w:id="0"/>
    </w:p>
    <w:sectPr w:rsidR="00001341" w:rsidRPr="00EB7DE1" w:rsidSect="00EB0C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A0D" w:rsidRDefault="002D4A0D" w:rsidP="002D4A0D">
      <w:pPr>
        <w:spacing w:after="0" w:line="240" w:lineRule="auto"/>
      </w:pPr>
      <w:r>
        <w:separator/>
      </w:r>
    </w:p>
  </w:endnote>
  <w:end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A0D" w:rsidRDefault="002D4A0D" w:rsidP="002D4A0D">
      <w:pPr>
        <w:spacing w:after="0" w:line="240" w:lineRule="auto"/>
      </w:pPr>
      <w:r>
        <w:separator/>
      </w:r>
    </w:p>
  </w:footnote>
  <w:foot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19"/>
    <w:rsid w:val="00001341"/>
    <w:rsid w:val="00024A11"/>
    <w:rsid w:val="00122A19"/>
    <w:rsid w:val="002D4A0D"/>
    <w:rsid w:val="003372CE"/>
    <w:rsid w:val="004B56FE"/>
    <w:rsid w:val="00517820"/>
    <w:rsid w:val="0065737F"/>
    <w:rsid w:val="006C3AAD"/>
    <w:rsid w:val="00A21B81"/>
    <w:rsid w:val="00BF549F"/>
    <w:rsid w:val="00CE0544"/>
    <w:rsid w:val="00D317D2"/>
    <w:rsid w:val="00EB7DE1"/>
    <w:rsid w:val="00F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34068-68A5-4972-9DA0-62672C35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7820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17820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7820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7820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7820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7820"/>
    <w:rPr>
      <w:b/>
    </w:rPr>
  </w:style>
  <w:style w:type="paragraph" w:styleId="Tytu">
    <w:name w:val="Title"/>
    <w:basedOn w:val="Normalny"/>
    <w:link w:val="TytuZnak"/>
    <w:qFormat/>
    <w:rsid w:val="00F50B70"/>
    <w:pPr>
      <w:spacing w:before="120" w:after="0" w:line="36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F50B70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1"/>
    <w:qFormat/>
    <w:rsid w:val="00A21B81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bCs/>
      <w:iCs/>
    </w:rPr>
  </w:style>
  <w:style w:type="paragraph" w:customStyle="1" w:styleId="Normalny1">
    <w:name w:val="Normalny1"/>
    <w:uiPriority w:val="99"/>
    <w:qFormat/>
    <w:rsid w:val="00A21B81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4</cp:revision>
  <dcterms:created xsi:type="dcterms:W3CDTF">2021-08-05T05:25:00Z</dcterms:created>
  <dcterms:modified xsi:type="dcterms:W3CDTF">2021-08-09T10:50:00Z</dcterms:modified>
</cp:coreProperties>
</file>